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D4EF38" w14:textId="36F5C7CF" w:rsidR="0087683C" w:rsidRPr="0087683C" w:rsidRDefault="0087683C" w:rsidP="0087683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r w:rsidRPr="0087683C">
        <w:rPr>
          <w:rFonts w:ascii="Arial" w:hAnsi="Arial"/>
          <w:b/>
          <w:noProof/>
          <w:sz w:val="24"/>
          <w:lang w:eastAsia="en-US"/>
        </w:rPr>
        <w:t>3GPP TSG-SA3 Meeting #110Ad-Hoc-e</w:t>
      </w:r>
      <w:r w:rsidRPr="0087683C">
        <w:rPr>
          <w:rFonts w:ascii="Arial" w:hAnsi="Arial"/>
          <w:b/>
          <w:i/>
          <w:noProof/>
          <w:sz w:val="24"/>
          <w:lang w:eastAsia="en-US"/>
        </w:rPr>
        <w:t xml:space="preserve"> </w:t>
      </w:r>
      <w:r w:rsidRPr="0087683C">
        <w:rPr>
          <w:rFonts w:ascii="Arial" w:hAnsi="Arial"/>
          <w:b/>
          <w:i/>
          <w:noProof/>
          <w:sz w:val="28"/>
          <w:lang w:eastAsia="en-US"/>
        </w:rPr>
        <w:tab/>
        <w:t>S3-23</w:t>
      </w:r>
      <w:r w:rsidR="002762C1">
        <w:rPr>
          <w:rFonts w:ascii="Arial" w:hAnsi="Arial"/>
          <w:b/>
          <w:i/>
          <w:noProof/>
          <w:sz w:val="28"/>
          <w:lang w:eastAsia="en-US"/>
        </w:rPr>
        <w:t>1966</w:t>
      </w:r>
      <w:bookmarkStart w:id="0" w:name="_GoBack"/>
      <w:bookmarkEnd w:id="0"/>
    </w:p>
    <w:p w14:paraId="35F0D332" w14:textId="01D59BEA" w:rsidR="00B97703" w:rsidRPr="0087683C" w:rsidRDefault="0087683C" w:rsidP="0087683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87683C">
        <w:rPr>
          <w:rFonts w:ascii="Arial" w:hAnsi="Arial"/>
          <w:b/>
          <w:noProof/>
          <w:sz w:val="24"/>
          <w:lang w:eastAsia="en-US"/>
        </w:rPr>
        <w:t>Electronic meeting, Online, 17 - 21 April 2023</w:t>
      </w:r>
    </w:p>
    <w:p w14:paraId="7ACB0026" w14:textId="77777777" w:rsidR="0087683C" w:rsidRDefault="0087683C" w:rsidP="0087683C">
      <w:pPr>
        <w:rPr>
          <w:rFonts w:ascii="Arial" w:hAnsi="Arial" w:cs="Arial"/>
        </w:rPr>
      </w:pPr>
    </w:p>
    <w:p w14:paraId="2809E621" w14:textId="77777777" w:rsidR="008D2E61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D6C3F" w:rsidRPr="00BB5D26">
        <w:rPr>
          <w:rFonts w:ascii="Arial" w:hAnsi="Arial" w:cs="Arial"/>
          <w:b/>
          <w:bCs/>
          <w:sz w:val="22"/>
          <w:szCs w:val="22"/>
        </w:rPr>
        <w:t xml:space="preserve">Reply </w:t>
      </w:r>
      <w:bookmarkStart w:id="1" w:name="OLE_LINK57"/>
      <w:bookmarkStart w:id="2" w:name="OLE_LINK58"/>
      <w:r w:rsidR="0065392A" w:rsidRPr="0065392A">
        <w:rPr>
          <w:rFonts w:ascii="Arial" w:hAnsi="Arial" w:cs="Arial"/>
          <w:b/>
          <w:bCs/>
          <w:sz w:val="22"/>
          <w:szCs w:val="22"/>
        </w:rPr>
        <w:t>LS on</w:t>
      </w:r>
      <w:r w:rsidR="008D2E61" w:rsidRPr="008D2E6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8D2E61" w:rsidRPr="008D2E61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  <w:r w:rsidR="008D2E61" w:rsidRPr="008D2E61">
        <w:rPr>
          <w:rFonts w:ascii="Arial" w:hAnsi="Arial" w:cs="Arial"/>
          <w:b/>
          <w:bCs/>
          <w:sz w:val="22"/>
          <w:szCs w:val="22"/>
        </w:rPr>
        <w:t xml:space="preserve"> Solution for Support of NAT deployed within the edge data network </w:t>
      </w:r>
    </w:p>
    <w:p w14:paraId="06BA196E" w14:textId="7794FD5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D2E61">
        <w:rPr>
          <w:rFonts w:ascii="Arial" w:hAnsi="Arial" w:cs="Arial"/>
          <w:b/>
          <w:bCs/>
          <w:sz w:val="22"/>
          <w:szCs w:val="22"/>
        </w:rPr>
        <w:t>S6-231061</w:t>
      </w:r>
    </w:p>
    <w:p w14:paraId="2C6E4D6E" w14:textId="05BB4CB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4094">
        <w:rPr>
          <w:rFonts w:ascii="Arial" w:hAnsi="Arial" w:cs="Arial"/>
          <w:b/>
          <w:bCs/>
          <w:sz w:val="22"/>
          <w:szCs w:val="22"/>
        </w:rPr>
        <w:t>n/a</w:t>
      </w:r>
    </w:p>
    <w:bookmarkEnd w:id="3"/>
    <w:bookmarkEnd w:id="4"/>
    <w:bookmarkEnd w:id="5"/>
    <w:p w14:paraId="1E9D3ED8" w14:textId="1782F3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4094">
        <w:rPr>
          <w:rFonts w:ascii="Arial" w:hAnsi="Arial" w:cs="Arial"/>
          <w:b/>
          <w:bCs/>
          <w:sz w:val="22"/>
          <w:szCs w:val="22"/>
        </w:rPr>
        <w:t>n/a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7550A92" w:rsidR="00B97703" w:rsidRPr="00551FCA" w:rsidRDefault="00F1255F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51FCA">
        <w:rPr>
          <w:rFonts w:ascii="Arial" w:hAnsi="Arial" w:cs="Arial"/>
          <w:b/>
          <w:sz w:val="22"/>
          <w:szCs w:val="22"/>
        </w:rPr>
        <w:t>S</w:t>
      </w:r>
      <w:r w:rsidR="004E3939" w:rsidRPr="00551FCA">
        <w:rPr>
          <w:rFonts w:ascii="Arial" w:hAnsi="Arial" w:cs="Arial"/>
          <w:b/>
          <w:sz w:val="22"/>
          <w:szCs w:val="22"/>
        </w:rPr>
        <w:t>ource:</w:t>
      </w:r>
      <w:r w:rsidR="004E3939" w:rsidRPr="00551FCA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E15D00">
        <w:rPr>
          <w:rFonts w:ascii="Arial" w:hAnsi="Arial" w:cs="Arial" w:hint="eastAsia"/>
          <w:b/>
          <w:sz w:val="22"/>
          <w:szCs w:val="22"/>
          <w:lang w:eastAsia="zh-CN"/>
        </w:rPr>
        <w:t>Huawei</w:t>
      </w:r>
      <w:r w:rsidR="00E15D00">
        <w:rPr>
          <w:rFonts w:ascii="Arial" w:hAnsi="Arial" w:cs="Arial"/>
          <w:b/>
          <w:sz w:val="22"/>
          <w:szCs w:val="22"/>
        </w:rPr>
        <w:t xml:space="preserve"> to be </w:t>
      </w:r>
      <w:r w:rsidRPr="00551FCA">
        <w:rPr>
          <w:rFonts w:ascii="Arial" w:hAnsi="Arial" w:cs="Arial"/>
          <w:b/>
          <w:sz w:val="22"/>
          <w:szCs w:val="22"/>
        </w:rPr>
        <w:t>SA3</w:t>
      </w:r>
      <w:bookmarkEnd w:id="6"/>
      <w:bookmarkEnd w:id="7"/>
      <w:bookmarkEnd w:id="8"/>
    </w:p>
    <w:p w14:paraId="2548326B" w14:textId="229C1450" w:rsidR="00B97703" w:rsidRPr="00551F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51FCA">
        <w:rPr>
          <w:rFonts w:ascii="Arial" w:hAnsi="Arial" w:cs="Arial"/>
          <w:b/>
          <w:sz w:val="22"/>
          <w:szCs w:val="22"/>
        </w:rPr>
        <w:t>To:</w:t>
      </w:r>
      <w:r w:rsidRPr="00551FCA">
        <w:rPr>
          <w:rFonts w:ascii="Arial" w:hAnsi="Arial" w:cs="Arial"/>
          <w:b/>
          <w:bCs/>
          <w:sz w:val="22"/>
          <w:szCs w:val="22"/>
        </w:rPr>
        <w:tab/>
      </w:r>
      <w:r w:rsidR="0065392A" w:rsidRPr="00551FCA">
        <w:rPr>
          <w:rFonts w:ascii="Arial" w:hAnsi="Arial" w:cs="Arial"/>
          <w:b/>
          <w:bCs/>
          <w:sz w:val="22"/>
          <w:szCs w:val="22"/>
        </w:rPr>
        <w:t>SA6</w:t>
      </w:r>
    </w:p>
    <w:p w14:paraId="5DC2ED77" w14:textId="4DA03310" w:rsidR="00B97703" w:rsidRPr="00551F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551FCA">
        <w:rPr>
          <w:rFonts w:ascii="Arial" w:hAnsi="Arial" w:cs="Arial"/>
          <w:b/>
          <w:sz w:val="22"/>
          <w:szCs w:val="22"/>
        </w:rPr>
        <w:t>Cc:</w:t>
      </w:r>
      <w:r w:rsidRPr="00551FCA">
        <w:rPr>
          <w:rFonts w:ascii="Arial" w:hAnsi="Arial" w:cs="Arial"/>
          <w:b/>
          <w:bCs/>
          <w:sz w:val="22"/>
          <w:szCs w:val="22"/>
        </w:rPr>
        <w:tab/>
      </w:r>
      <w:r w:rsidR="008D2E61" w:rsidRPr="00551FCA">
        <w:rPr>
          <w:rFonts w:ascii="Arial" w:hAnsi="Arial" w:cs="Arial"/>
          <w:b/>
          <w:bCs/>
          <w:sz w:val="22"/>
          <w:szCs w:val="22"/>
        </w:rPr>
        <w:t>SA2</w:t>
      </w:r>
    </w:p>
    <w:bookmarkEnd w:id="9"/>
    <w:bookmarkEnd w:id="10"/>
    <w:p w14:paraId="1A1CC9B8" w14:textId="77777777" w:rsidR="00B97703" w:rsidRPr="00551FCA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1784461" w:rsidR="00B97703" w:rsidRPr="00551FC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51FCA">
        <w:rPr>
          <w:rFonts w:ascii="Arial" w:hAnsi="Arial" w:cs="Arial"/>
          <w:b/>
          <w:sz w:val="22"/>
          <w:szCs w:val="22"/>
        </w:rPr>
        <w:t>Contact person:</w:t>
      </w:r>
      <w:r w:rsidRPr="00551FCA">
        <w:rPr>
          <w:rFonts w:ascii="Arial" w:hAnsi="Arial" w:cs="Arial"/>
          <w:b/>
          <w:bCs/>
          <w:sz w:val="22"/>
          <w:szCs w:val="22"/>
        </w:rPr>
        <w:tab/>
      </w:r>
      <w:r w:rsidR="00056D66" w:rsidRPr="00551FCA">
        <w:rPr>
          <w:rFonts w:ascii="Arial" w:hAnsi="Arial" w:cs="Arial"/>
          <w:b/>
          <w:bCs/>
          <w:sz w:val="22"/>
          <w:szCs w:val="22"/>
        </w:rPr>
        <w:t>Bo Zhang</w:t>
      </w:r>
    </w:p>
    <w:p w14:paraId="4DE40578" w14:textId="443D3B45" w:rsidR="008D0D9D" w:rsidRDefault="008D0D9D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6575A">
        <w:rPr>
          <w:rFonts w:ascii="Arial" w:hAnsi="Arial" w:cs="Arial"/>
          <w:b/>
          <w:sz w:val="22"/>
          <w:szCs w:val="22"/>
        </w:rPr>
        <w:t>E-mail Address:</w:t>
      </w:r>
      <w:r w:rsidRPr="00B6575A">
        <w:rPr>
          <w:rFonts w:ascii="Arial" w:hAnsi="Arial" w:cs="Arial"/>
          <w:b/>
          <w:sz w:val="22"/>
          <w:szCs w:val="22"/>
        </w:rPr>
        <w:tab/>
      </w:r>
      <w:hyperlink r:id="rId7" w:history="1">
        <w:r w:rsidRPr="0047151A">
          <w:rPr>
            <w:rStyle w:val="af5"/>
            <w:rFonts w:ascii="Arial" w:hAnsi="Arial" w:cs="Arial"/>
            <w:b/>
            <w:sz w:val="22"/>
            <w:szCs w:val="22"/>
          </w:rPr>
          <w:t>zhangbo6@huawei.com</w:t>
        </w:r>
      </w:hyperlink>
    </w:p>
    <w:p w14:paraId="7C17AF56" w14:textId="77777777" w:rsidR="008D0D9D" w:rsidRDefault="008D0D9D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493181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DEF9F40" w14:textId="331FA316" w:rsidR="004C6008" w:rsidRPr="00C86782" w:rsidRDefault="004C6008" w:rsidP="004C6008">
      <w:pPr>
        <w:jc w:val="both"/>
      </w:pPr>
      <w:r w:rsidRPr="001D1947">
        <w:rPr>
          <w:color w:val="000000" w:themeColor="text1"/>
        </w:rPr>
        <w:t xml:space="preserve">SA3 thanks SA6 for the LS </w:t>
      </w:r>
      <w:r>
        <w:rPr>
          <w:color w:val="000000" w:themeColor="text1"/>
        </w:rPr>
        <w:t xml:space="preserve">on </w:t>
      </w:r>
      <w:proofErr w:type="spellStart"/>
      <w:r w:rsidRPr="004C6008">
        <w:rPr>
          <w:color w:val="000000" w:themeColor="text1"/>
        </w:rPr>
        <w:t>FS_eEDGEAPP</w:t>
      </w:r>
      <w:proofErr w:type="spellEnd"/>
      <w:r w:rsidRPr="004C6008">
        <w:rPr>
          <w:color w:val="000000" w:themeColor="text1"/>
        </w:rPr>
        <w:t xml:space="preserve"> Solution for Support of NAT deployed within the edge data network</w:t>
      </w:r>
      <w:r>
        <w:rPr>
          <w:color w:val="000000" w:themeColor="text1"/>
        </w:rPr>
        <w:t xml:space="preserve">. SA3 would like to reply that </w:t>
      </w:r>
      <w:r w:rsidR="00604558">
        <w:rPr>
          <w:color w:val="000000" w:themeColor="text1"/>
        </w:rPr>
        <w:t>EEC</w:t>
      </w:r>
      <w:r w:rsidR="008A74FC">
        <w:rPr>
          <w:color w:val="000000" w:themeColor="text1"/>
        </w:rPr>
        <w:t>/UE</w:t>
      </w:r>
      <w:r w:rsidR="00604558">
        <w:rPr>
          <w:color w:val="000000" w:themeColor="text1"/>
        </w:rPr>
        <w:t xml:space="preserve"> has been already authenticated by EES, which means, the EEC</w:t>
      </w:r>
      <w:r w:rsidR="008A74FC">
        <w:rPr>
          <w:color w:val="000000" w:themeColor="text1"/>
        </w:rPr>
        <w:t>/UE</w:t>
      </w:r>
      <w:r w:rsidR="00604558">
        <w:rPr>
          <w:color w:val="000000" w:themeColor="text1"/>
        </w:rPr>
        <w:t xml:space="preserve"> can be trusted by EES, therefore, </w:t>
      </w:r>
      <w:r w:rsidR="00FC6277">
        <w:t xml:space="preserve">SA3 </w:t>
      </w:r>
      <w:r w:rsidR="00272407">
        <w:t>confirms that</w:t>
      </w:r>
      <w:r w:rsidR="00A04A59">
        <w:t xml:space="preserve"> </w:t>
      </w:r>
      <w:r w:rsidR="00272407">
        <w:rPr>
          <w:lang w:eastAsia="zh-CN"/>
        </w:rPr>
        <w:t>EES can</w:t>
      </w:r>
      <w:r w:rsidR="00C86782">
        <w:t xml:space="preserve"> use</w:t>
      </w:r>
      <w:r w:rsidR="00A04A59">
        <w:t xml:space="preserve"> the UE provided information</w:t>
      </w:r>
      <w:r w:rsidR="00C86782">
        <w:t>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65F7DB9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04558">
        <w:rPr>
          <w:rFonts w:ascii="Arial" w:hAnsi="Arial" w:cs="Arial"/>
          <w:b/>
        </w:rPr>
        <w:t xml:space="preserve">SA6: </w:t>
      </w:r>
      <w:r>
        <w:rPr>
          <w:rFonts w:ascii="Arial" w:hAnsi="Arial" w:cs="Arial"/>
          <w:b/>
        </w:rPr>
        <w:t xml:space="preserve"> </w:t>
      </w:r>
    </w:p>
    <w:p w14:paraId="28F65EF1" w14:textId="68E9CC40" w:rsidR="00931BAD" w:rsidRPr="00931BAD" w:rsidRDefault="00B97703" w:rsidP="00931BAD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60451D" w:rsidRPr="00551FCA">
        <w:rPr>
          <w:rFonts w:ascii="Arial" w:hAnsi="Arial" w:cs="Arial"/>
          <w:color w:val="000000" w:themeColor="text1"/>
        </w:rPr>
        <w:t>SA3 kindly asks</w:t>
      </w:r>
      <w:r w:rsidR="00551FCA" w:rsidRPr="00551FCA">
        <w:rPr>
          <w:rFonts w:ascii="Arial" w:hAnsi="Arial" w:cs="Arial"/>
          <w:color w:val="000000" w:themeColor="text1"/>
        </w:rPr>
        <w:t xml:space="preserve"> </w:t>
      </w:r>
      <w:r w:rsidR="00551FCA" w:rsidRPr="00551FCA">
        <w:rPr>
          <w:rFonts w:ascii="Arial" w:hAnsi="Arial" w:cs="Arial" w:hint="eastAsia"/>
          <w:color w:val="000000" w:themeColor="text1"/>
          <w:lang w:eastAsia="zh-CN"/>
        </w:rPr>
        <w:t>SA6</w:t>
      </w:r>
      <w:r w:rsidR="0060451D" w:rsidRPr="00551FCA">
        <w:rPr>
          <w:rFonts w:ascii="Arial" w:hAnsi="Arial" w:cs="Arial"/>
          <w:color w:val="000000" w:themeColor="text1"/>
        </w:rPr>
        <w:t xml:space="preserve"> to</w:t>
      </w:r>
      <w:r w:rsidR="00C04BE2" w:rsidRPr="00551FCA">
        <w:rPr>
          <w:rFonts w:ascii="Arial" w:hAnsi="Arial" w:cs="Arial"/>
          <w:color w:val="000000" w:themeColor="text1"/>
        </w:rPr>
        <w:t xml:space="preserve"> take the </w:t>
      </w:r>
      <w:r w:rsidR="00F43AB8" w:rsidRPr="00551FCA">
        <w:rPr>
          <w:rFonts w:ascii="Arial" w:hAnsi="Arial" w:cs="Arial"/>
          <w:color w:val="000000" w:themeColor="text1"/>
        </w:rPr>
        <w:t>answer</w:t>
      </w:r>
      <w:r w:rsidR="00C04BE2" w:rsidRPr="00551FCA">
        <w:rPr>
          <w:rFonts w:ascii="Arial" w:hAnsi="Arial" w:cs="Arial"/>
          <w:color w:val="000000" w:themeColor="text1"/>
        </w:rPr>
        <w:t xml:space="preserve"> above into account</w:t>
      </w:r>
      <w:r w:rsidR="0060451D" w:rsidRPr="00551FCA">
        <w:rPr>
          <w:rFonts w:ascii="Arial" w:hAnsi="Arial" w:cs="Arial"/>
          <w:b/>
          <w:color w:val="000000" w:themeColor="text1"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0B36025" w14:textId="48AF13F8" w:rsidR="00D33624" w:rsidRDefault="00D33624" w:rsidP="002F1940">
      <w:r>
        <w:t>SA3#111</w:t>
      </w:r>
      <w:r>
        <w:tab/>
      </w:r>
      <w:r w:rsidR="009C01E1">
        <w:t>22 - 26 May 2023</w:t>
      </w:r>
      <w:r w:rsidR="009C01E1">
        <w:tab/>
        <w:t xml:space="preserve">EU </w:t>
      </w:r>
      <w:r w:rsidR="009451D8">
        <w:tab/>
        <w:t>Berlin</w:t>
      </w:r>
    </w:p>
    <w:p w14:paraId="7F9DE143" w14:textId="379EE839" w:rsidR="00354329" w:rsidRPr="00074D3C" w:rsidRDefault="00354329" w:rsidP="002F1940">
      <w:r>
        <w:t>SA3#112</w:t>
      </w:r>
      <w:r>
        <w:tab/>
        <w:t>14 - 18 August 2023</w:t>
      </w:r>
      <w:r w:rsidR="00630D19">
        <w:t>EU</w:t>
      </w:r>
      <w:r>
        <w:t xml:space="preserve"> </w:t>
      </w:r>
      <w:r>
        <w:tab/>
        <w:t>Go</w:t>
      </w:r>
      <w:r w:rsidR="00630D19">
        <w:t>teborg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0B83E" w14:textId="77777777" w:rsidR="001D6525" w:rsidRDefault="001D6525">
      <w:pPr>
        <w:spacing w:after="0"/>
      </w:pPr>
      <w:r>
        <w:separator/>
      </w:r>
    </w:p>
  </w:endnote>
  <w:endnote w:type="continuationSeparator" w:id="0">
    <w:p w14:paraId="7FFA04F9" w14:textId="77777777" w:rsidR="001D6525" w:rsidRDefault="001D65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126893" w14:textId="77777777" w:rsidR="001D6525" w:rsidRDefault="001D6525">
      <w:pPr>
        <w:spacing w:after="0"/>
      </w:pPr>
      <w:r>
        <w:separator/>
      </w:r>
    </w:p>
  </w:footnote>
  <w:footnote w:type="continuationSeparator" w:id="0">
    <w:p w14:paraId="51F5C394" w14:textId="77777777" w:rsidR="001D6525" w:rsidRDefault="001D65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FDF6AF7"/>
    <w:multiLevelType w:val="hybridMultilevel"/>
    <w:tmpl w:val="D9DC4B1A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3F9D"/>
    <w:rsid w:val="00056D66"/>
    <w:rsid w:val="00074D3C"/>
    <w:rsid w:val="00094DC4"/>
    <w:rsid w:val="000B21DF"/>
    <w:rsid w:val="000E6116"/>
    <w:rsid w:val="000F6242"/>
    <w:rsid w:val="00103FF1"/>
    <w:rsid w:val="0013277F"/>
    <w:rsid w:val="001767B3"/>
    <w:rsid w:val="00196B59"/>
    <w:rsid w:val="001A14F2"/>
    <w:rsid w:val="001B3A86"/>
    <w:rsid w:val="001B763F"/>
    <w:rsid w:val="001D12B5"/>
    <w:rsid w:val="001D6525"/>
    <w:rsid w:val="00220060"/>
    <w:rsid w:val="00226381"/>
    <w:rsid w:val="002473B2"/>
    <w:rsid w:val="002558CA"/>
    <w:rsid w:val="00272407"/>
    <w:rsid w:val="00273EA0"/>
    <w:rsid w:val="002762C1"/>
    <w:rsid w:val="002869FE"/>
    <w:rsid w:val="002D1FFD"/>
    <w:rsid w:val="002D6C3F"/>
    <w:rsid w:val="002E01C1"/>
    <w:rsid w:val="002F1940"/>
    <w:rsid w:val="002F5CDC"/>
    <w:rsid w:val="00322204"/>
    <w:rsid w:val="00324C57"/>
    <w:rsid w:val="00335D6B"/>
    <w:rsid w:val="00354329"/>
    <w:rsid w:val="00383545"/>
    <w:rsid w:val="00392BB9"/>
    <w:rsid w:val="003B7601"/>
    <w:rsid w:val="003C06D2"/>
    <w:rsid w:val="003F5E20"/>
    <w:rsid w:val="004243D3"/>
    <w:rsid w:val="00433500"/>
    <w:rsid w:val="00433F71"/>
    <w:rsid w:val="0043559E"/>
    <w:rsid w:val="004402A8"/>
    <w:rsid w:val="00440D43"/>
    <w:rsid w:val="00470DF6"/>
    <w:rsid w:val="00484BB8"/>
    <w:rsid w:val="004A1215"/>
    <w:rsid w:val="004C1A9F"/>
    <w:rsid w:val="004C6008"/>
    <w:rsid w:val="004E3939"/>
    <w:rsid w:val="00511DF4"/>
    <w:rsid w:val="005174EB"/>
    <w:rsid w:val="00526DDD"/>
    <w:rsid w:val="00550204"/>
    <w:rsid w:val="00551FCA"/>
    <w:rsid w:val="005B3E3E"/>
    <w:rsid w:val="0060451D"/>
    <w:rsid w:val="00604558"/>
    <w:rsid w:val="006052AD"/>
    <w:rsid w:val="00612B5F"/>
    <w:rsid w:val="00630D19"/>
    <w:rsid w:val="0065392A"/>
    <w:rsid w:val="0073766B"/>
    <w:rsid w:val="007603F2"/>
    <w:rsid w:val="00796B6D"/>
    <w:rsid w:val="007B6432"/>
    <w:rsid w:val="007F4F92"/>
    <w:rsid w:val="00820342"/>
    <w:rsid w:val="008501F0"/>
    <w:rsid w:val="00854ECB"/>
    <w:rsid w:val="0087683C"/>
    <w:rsid w:val="00887F29"/>
    <w:rsid w:val="008A74FC"/>
    <w:rsid w:val="008D0D9D"/>
    <w:rsid w:val="008D2E61"/>
    <w:rsid w:val="008D772F"/>
    <w:rsid w:val="008F2AD6"/>
    <w:rsid w:val="00914CD1"/>
    <w:rsid w:val="00931BAD"/>
    <w:rsid w:val="00944F09"/>
    <w:rsid w:val="009451D8"/>
    <w:rsid w:val="009603F6"/>
    <w:rsid w:val="00967AF8"/>
    <w:rsid w:val="009726B3"/>
    <w:rsid w:val="009963AC"/>
    <w:rsid w:val="0099764C"/>
    <w:rsid w:val="009A2B30"/>
    <w:rsid w:val="009C01E1"/>
    <w:rsid w:val="00A04A59"/>
    <w:rsid w:val="00A14B3C"/>
    <w:rsid w:val="00A2087E"/>
    <w:rsid w:val="00A70448"/>
    <w:rsid w:val="00A806B3"/>
    <w:rsid w:val="00AA4FF3"/>
    <w:rsid w:val="00AE1B3E"/>
    <w:rsid w:val="00B10156"/>
    <w:rsid w:val="00B10B1E"/>
    <w:rsid w:val="00B35644"/>
    <w:rsid w:val="00B76233"/>
    <w:rsid w:val="00B97703"/>
    <w:rsid w:val="00BA1F5E"/>
    <w:rsid w:val="00BA3D66"/>
    <w:rsid w:val="00BB06C5"/>
    <w:rsid w:val="00C04BE2"/>
    <w:rsid w:val="00C421FE"/>
    <w:rsid w:val="00C5482F"/>
    <w:rsid w:val="00C6697E"/>
    <w:rsid w:val="00C73C6D"/>
    <w:rsid w:val="00C86782"/>
    <w:rsid w:val="00CE2186"/>
    <w:rsid w:val="00CF6087"/>
    <w:rsid w:val="00D14BB6"/>
    <w:rsid w:val="00D33624"/>
    <w:rsid w:val="00D438D6"/>
    <w:rsid w:val="00D53AD6"/>
    <w:rsid w:val="00DC3CC8"/>
    <w:rsid w:val="00DE01CB"/>
    <w:rsid w:val="00DF670A"/>
    <w:rsid w:val="00E15D00"/>
    <w:rsid w:val="00E2241D"/>
    <w:rsid w:val="00E22B8E"/>
    <w:rsid w:val="00E273B7"/>
    <w:rsid w:val="00E6383E"/>
    <w:rsid w:val="00ED3D83"/>
    <w:rsid w:val="00F1255F"/>
    <w:rsid w:val="00F25496"/>
    <w:rsid w:val="00F30215"/>
    <w:rsid w:val="00F34616"/>
    <w:rsid w:val="00F41AFC"/>
    <w:rsid w:val="00F43AB8"/>
    <w:rsid w:val="00F667CF"/>
    <w:rsid w:val="00F803BE"/>
    <w:rsid w:val="00F94094"/>
    <w:rsid w:val="00FB2E7B"/>
    <w:rsid w:val="00FC6277"/>
    <w:rsid w:val="00FD39E5"/>
    <w:rsid w:val="00FF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4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angbo6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</cp:revision>
  <cp:lastPrinted>2002-04-23T07:10:00Z</cp:lastPrinted>
  <dcterms:created xsi:type="dcterms:W3CDTF">2023-04-07T02:20:00Z</dcterms:created>
  <dcterms:modified xsi:type="dcterms:W3CDTF">2023-04-10T08:25:00Z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(3)/yeUSD9DtEqd4oncmqEFt/hytPBpQynTFXAg8r4Lq2l5iVSx5VCBRuTdy0hX9Q+Kq27yXVTI
jtQ9BGe+kTSF85axymPoC7VKlzV4piVUB5OnCiIhAZU0CmbKIxql3tfNK1DN4VxMtMC188QS
7ci1kxCcHDUE34DGoieHRUvK2eMc9TAxjckFJaVPw4OmwMGim/EA0JbSHBcSTx8SPwn0DFN4
Jhlep5ugz/CA/G7LWi</vt:lpwstr>
  </property>
  <property fmtid="{D5CDD505-2E9C-101B-9397-08002B2CF9AE}" pid="3" name="_2015_ms_pID_7253431">
    <vt:lpwstr>rTHolrIozqTGqxo9qcAI53fqMNeIHRO8+E2ILv4PGDxxFnq95edxK7
XYLl6Vu++FwDf2LFIg7+73v97totUWoWViLiqf4tH1uwJXmhFv5YZdUMQBToXmSOA/7o0nW8
XJw26DkQnBza9HDez76v3K5g5vchYZwLEXqvCGA1z2EE2Bgb2D+uj/Ns0LuOhrssyDETKHMb
vXX2l+ETNNt4k/hj7jqR9LmWh7PwXdLjUfK3</vt:lpwstr>
  </property>
  <property fmtid="{D5CDD505-2E9C-101B-9397-08002B2CF9AE}" pid="4" name="_2015_ms_pID_7253432">
    <vt:lpwstr>Sg==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1681110212</vt:lpwstr>
  </property>
</Properties>
</file>